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Bexley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Bexley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Bexley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Bexley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Bexley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Bexley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37.0% </w:t>
      </w:r>
      <w:r w:rsidRPr="004747BF">
        <w:rPr>
          <w:rFonts w:ascii="Libre Franklin Light" w:eastAsia="Times New Roman" w:hAnsi="Libre Franklin Light" w:cs="Calibri Light"/>
        </w:rPr>
        <w:t xml:space="preserve">of those respondents classified as PGSI 8+ in Bexley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Bexley is estimated to be </w:t>
      </w:r>
      <w:r w:rsidRPr="00773DF7">
        <w:rPr>
          <w:rFonts w:ascii="Libre Franklin Light" w:eastAsia="Times New Roman" w:hAnsi="Libre Franklin Light" w:cs="Calibri Light"/>
          <w:b/>
          <w:bCs/>
          <w:color w:val="C45911" w:themeColor="accent2" w:themeShade="BF"/>
        </w:rPr>
        <w:t xml:space="preserve">£4,578,446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Bexley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Bexley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Bexley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Bexley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x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Bexley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x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Bexley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Bexley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37.0%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x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Bexley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Bexley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Bexley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Bexley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Bexley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Bexley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£4,578,446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Bexley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£74,575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£1,542,261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£110,482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£31,073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£56,967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£2,763,088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£4,578,446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Bexley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Bexley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Bexley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Bexley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Bexley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Bexley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Bexley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Bexley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4D605C3-D117-4FCE-A0FE-7EECEEFA0BC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